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F792" w14:textId="431AF911" w:rsidR="005C4082" w:rsidRPr="00825406" w:rsidRDefault="005C4082" w:rsidP="005C4082">
      <w:pPr>
        <w:pStyle w:val="Kop1"/>
        <w:numPr>
          <w:ilvl w:val="0"/>
          <w:numId w:val="0"/>
        </w:numPr>
      </w:pPr>
      <w:bookmarkStart w:id="0" w:name="_Toc101445094"/>
      <w:r w:rsidRPr="00825406">
        <w:t>Formulier 2 – M</w:t>
      </w:r>
      <w:r w:rsidR="00EE39F6">
        <w:t>o</w:t>
      </w:r>
      <w:r w:rsidRPr="00825406">
        <w:t>del Verklaring Referenties</w:t>
      </w:r>
      <w:bookmarkEnd w:id="0"/>
    </w:p>
    <w:p w14:paraId="7F1372CD" w14:textId="32DFBEA9" w:rsidR="005C4082" w:rsidRPr="00825406" w:rsidRDefault="00EE39F6" w:rsidP="005C4082">
      <w:pPr>
        <w:rPr>
          <w:b/>
        </w:rPr>
      </w:pPr>
      <w:r>
        <w:rPr>
          <w:rFonts w:cs="Arial"/>
          <w:b/>
        </w:rPr>
        <w:t>B</w:t>
      </w:r>
      <w:r w:rsidR="005C4082" w:rsidRPr="00825406">
        <w:rPr>
          <w:rFonts w:cs="Arial"/>
          <w:b/>
        </w:rPr>
        <w:t xml:space="preserve">ehorende bij de aanbesteding: </w:t>
      </w:r>
      <w:r w:rsidR="00AD7F81">
        <w:rPr>
          <w:b/>
        </w:rPr>
        <w:t>240086REG</w:t>
      </w:r>
      <w:r w:rsidR="007125D7" w:rsidRPr="007125D7">
        <w:rPr>
          <w:b/>
        </w:rPr>
        <w:t xml:space="preserve"> Doelgroepenvervoer</w:t>
      </w:r>
    </w:p>
    <w:p w14:paraId="28BB4218" w14:textId="77777777" w:rsidR="005C4082" w:rsidRPr="00825406" w:rsidRDefault="005C4082" w:rsidP="005C4082"/>
    <w:tbl>
      <w:tblPr>
        <w:tblStyle w:val="GridTable4-Accent11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147"/>
        <w:gridCol w:w="2693"/>
        <w:gridCol w:w="3719"/>
        <w:gridCol w:w="7"/>
      </w:tblGrid>
      <w:tr w:rsidR="005C4082" w:rsidRPr="00825406" w14:paraId="56C8FE26" w14:textId="77777777" w:rsidTr="00761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2E3588E" w14:textId="77777777" w:rsidR="005C4082" w:rsidRPr="00825406" w:rsidRDefault="005C4082" w:rsidP="002715D8">
            <w:pPr>
              <w:rPr>
                <w:rStyle w:val="Intensieveverwijzing"/>
                <w:b/>
              </w:rPr>
            </w:pPr>
            <w:r w:rsidRPr="00825406">
              <w:rPr>
                <w:rStyle w:val="Intensieveverwijzing"/>
                <w:b/>
              </w:rPr>
              <w:t>Referentie dienstverlening</w:t>
            </w:r>
          </w:p>
        </w:tc>
      </w:tr>
      <w:tr w:rsidR="00953101" w:rsidRPr="00825406" w14:paraId="45193665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14:paraId="5737F83B" w14:textId="14473932" w:rsidR="00953101" w:rsidRPr="00825406" w:rsidRDefault="00953101" w:rsidP="000843F5">
            <w:r w:rsidRPr="00825406">
              <w:t>1</w:t>
            </w:r>
          </w:p>
        </w:tc>
        <w:tc>
          <w:tcPr>
            <w:tcW w:w="2147" w:type="dxa"/>
          </w:tcPr>
          <w:p w14:paraId="193ADF9B" w14:textId="5A464055" w:rsidR="00953101" w:rsidRPr="00825406" w:rsidRDefault="00FF6D77" w:rsidP="00A361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voor</w:t>
            </w:r>
            <w:r w:rsidR="007125D7">
              <w:t xml:space="preserve"> kerncompetentie</w:t>
            </w:r>
          </w:p>
        </w:tc>
        <w:tc>
          <w:tcPr>
            <w:tcW w:w="2693" w:type="dxa"/>
          </w:tcPr>
          <w:p w14:paraId="02A0ED91" w14:textId="1C30129F" w:rsidR="00953101" w:rsidRPr="00825406" w:rsidRDefault="007125D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Kerncompetentie</w:t>
            </w:r>
          </w:p>
        </w:tc>
        <w:tc>
          <w:tcPr>
            <w:tcW w:w="3719" w:type="dxa"/>
          </w:tcPr>
          <w:p w14:paraId="53D6FFB7" w14:textId="0A5F9C1A" w:rsidR="007125D7" w:rsidRDefault="007125D7" w:rsidP="007125D7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US"/>
              </w:rPr>
              <w:t>Kerncompetentie</w:t>
            </w:r>
            <w:r w:rsidR="00953101" w:rsidRPr="00EB2798">
              <w:rPr>
                <w:lang w:val="en-US"/>
              </w:rPr>
              <w:t xml:space="preserve"> 1:</w:t>
            </w:r>
            <w:r w:rsidR="00EB2798">
              <w:rPr>
                <w:lang w:val="en-US"/>
              </w:rPr>
              <w:tab/>
            </w:r>
            <w:r w:rsidR="00953101"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="00953101" w:rsidRPr="00EB2798">
              <w:rPr>
                <w:color w:val="auto"/>
                <w:lang w:val="en-US"/>
              </w:rPr>
              <w:instrText xml:space="preserve"> FORMCHECKBOX </w:instrText>
            </w:r>
            <w:r w:rsidR="00AD7F81">
              <w:rPr>
                <w:color w:val="auto"/>
              </w:rPr>
            </w:r>
            <w:r w:rsidR="00AD7F81">
              <w:rPr>
                <w:color w:val="auto"/>
              </w:rPr>
              <w:fldChar w:fldCharType="separate"/>
            </w:r>
            <w:r w:rsidR="00953101" w:rsidRPr="00825406">
              <w:rPr>
                <w:color w:val="auto"/>
              </w:rPr>
              <w:fldChar w:fldCharType="end"/>
            </w:r>
          </w:p>
          <w:p w14:paraId="062761DC" w14:textId="1B50365E" w:rsidR="007125D7" w:rsidRDefault="007125D7" w:rsidP="007125D7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US"/>
              </w:rPr>
              <w:t>Kerncompetentie</w:t>
            </w:r>
            <w:r w:rsidRPr="00EB2798">
              <w:rPr>
                <w:lang w:val="en-US"/>
              </w:rPr>
              <w:t xml:space="preserve"> </w:t>
            </w:r>
            <w:r>
              <w:rPr>
                <w:lang w:val="en-US"/>
              </w:rPr>
              <w:t>2</w:t>
            </w:r>
            <w:r w:rsidRPr="00EB2798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en-US"/>
              </w:rPr>
              <w:instrText xml:space="preserve"> FORMCHECKBOX </w:instrText>
            </w:r>
            <w:r w:rsidR="00AD7F81">
              <w:rPr>
                <w:color w:val="auto"/>
              </w:rPr>
            </w:r>
            <w:r w:rsidR="00AD7F81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  <w:p w14:paraId="72C68640" w14:textId="65FAC3D7" w:rsidR="00953101" w:rsidRPr="007125D7" w:rsidRDefault="007125D7" w:rsidP="00EB2798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US"/>
              </w:rPr>
              <w:t>Kerncompetentie</w:t>
            </w:r>
            <w:r w:rsidRPr="00EB2798">
              <w:rPr>
                <w:lang w:val="en-US"/>
              </w:rPr>
              <w:t xml:space="preserve"> </w:t>
            </w:r>
            <w:r>
              <w:rPr>
                <w:lang w:val="en-US"/>
              </w:rPr>
              <w:t>3</w:t>
            </w:r>
            <w:r w:rsidRPr="00EB2798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en-US"/>
              </w:rPr>
              <w:instrText xml:space="preserve"> FORMCHECKBOX </w:instrText>
            </w:r>
            <w:r w:rsidR="00AD7F81">
              <w:rPr>
                <w:color w:val="auto"/>
              </w:rPr>
            </w:r>
            <w:r w:rsidR="00AD7F81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5629D2D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  <w:tcBorders>
              <w:top w:val="single" w:sz="4" w:space="0" w:color="auto"/>
            </w:tcBorders>
          </w:tcPr>
          <w:p w14:paraId="77CAEB57" w14:textId="7B0C8ECC" w:rsidR="00FF6D77" w:rsidRPr="00825406" w:rsidRDefault="00FF6D77" w:rsidP="002715D8">
            <w:r w:rsidRPr="00825406">
              <w:t>2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</w:tcBorders>
          </w:tcPr>
          <w:p w14:paraId="3EB36C41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Gegevens dienstverlening referentie opdracht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44CD900" w14:textId="3C021A59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referent</w:t>
            </w:r>
          </w:p>
        </w:tc>
        <w:tc>
          <w:tcPr>
            <w:tcW w:w="3719" w:type="dxa"/>
            <w:tcBorders>
              <w:top w:val="single" w:sz="4" w:space="0" w:color="auto"/>
            </w:tcBorders>
          </w:tcPr>
          <w:p w14:paraId="132D913F" w14:textId="486D6DAD" w:rsidR="00FF6D77" w:rsidRPr="00825406" w:rsidRDefault="00FF6D77" w:rsidP="009531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6A064E3B" w14:textId="77777777" w:rsidTr="00761AD0">
        <w:trPr>
          <w:gridAfter w:val="1"/>
          <w:wAfter w:w="7" w:type="dxa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D8B2BDF" w14:textId="77777777" w:rsidR="00FF6D77" w:rsidRPr="00825406" w:rsidRDefault="00FF6D77" w:rsidP="002715D8"/>
        </w:tc>
        <w:tc>
          <w:tcPr>
            <w:tcW w:w="2147" w:type="dxa"/>
            <w:vMerge/>
          </w:tcPr>
          <w:p w14:paraId="7F1EDDB4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E2C3E78" w14:textId="10BF2ABD" w:rsidR="00FF6D77" w:rsidRPr="00825406" w:rsidRDefault="00FF6D77" w:rsidP="009531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Titel referentie opdracht </w:t>
            </w:r>
          </w:p>
        </w:tc>
        <w:tc>
          <w:tcPr>
            <w:tcW w:w="3719" w:type="dxa"/>
          </w:tcPr>
          <w:p w14:paraId="62657A0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FC0651B" w14:textId="77777777" w:rsidTr="00761AD0">
        <w:trPr>
          <w:gridAfter w:val="1"/>
          <w:wAfter w:w="7" w:type="dxa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EF40D6C" w14:textId="77777777" w:rsidR="00FF6D77" w:rsidRPr="00825406" w:rsidRDefault="00FF6D77" w:rsidP="002715D8"/>
        </w:tc>
        <w:tc>
          <w:tcPr>
            <w:tcW w:w="2147" w:type="dxa"/>
            <w:vMerge/>
          </w:tcPr>
          <w:p w14:paraId="43B38F7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A94DBDE" w14:textId="69AD111D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Naam contactpersoon referent</w:t>
            </w:r>
          </w:p>
        </w:tc>
        <w:tc>
          <w:tcPr>
            <w:tcW w:w="3719" w:type="dxa"/>
          </w:tcPr>
          <w:p w14:paraId="1BC3C099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680F0D7" w14:textId="77777777" w:rsidTr="00761AD0">
        <w:trPr>
          <w:gridAfter w:val="1"/>
          <w:wAfter w:w="7" w:type="dxa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52F38723" w14:textId="77777777" w:rsidR="00FF6D77" w:rsidRPr="00825406" w:rsidRDefault="00FF6D77" w:rsidP="002715D8"/>
        </w:tc>
        <w:tc>
          <w:tcPr>
            <w:tcW w:w="2147" w:type="dxa"/>
            <w:vMerge/>
          </w:tcPr>
          <w:p w14:paraId="63942AB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638C3D8" w14:textId="6971E74E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Email/telefoon contactpersoon</w:t>
            </w:r>
          </w:p>
        </w:tc>
        <w:tc>
          <w:tcPr>
            <w:tcW w:w="3719" w:type="dxa"/>
          </w:tcPr>
          <w:p w14:paraId="0ABE02E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2DD040B4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7E3F18" w14:textId="77777777" w:rsidR="00FF6D77" w:rsidRPr="00825406" w:rsidRDefault="00FF6D77" w:rsidP="00FF6D77"/>
        </w:tc>
        <w:tc>
          <w:tcPr>
            <w:tcW w:w="2147" w:type="dxa"/>
            <w:vMerge/>
          </w:tcPr>
          <w:p w14:paraId="5847739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82ACCC3" w14:textId="46F35329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Ingangsdatum referentie</w:t>
            </w:r>
          </w:p>
        </w:tc>
        <w:tc>
          <w:tcPr>
            <w:tcW w:w="3719" w:type="dxa"/>
          </w:tcPr>
          <w:p w14:paraId="2CFE2B4F" w14:textId="7FCA2F9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[dd-mm-jjjj]</w:t>
            </w:r>
          </w:p>
        </w:tc>
      </w:tr>
      <w:tr w:rsidR="00FF6D77" w:rsidRPr="00825406" w14:paraId="0B12D06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07199B2" w14:textId="77777777" w:rsidR="00FF6D77" w:rsidRPr="00825406" w:rsidRDefault="00FF6D77" w:rsidP="00FF6D77"/>
        </w:tc>
        <w:tc>
          <w:tcPr>
            <w:tcW w:w="2147" w:type="dxa"/>
            <w:vMerge/>
          </w:tcPr>
          <w:p w14:paraId="51222E76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75D34D1" w14:textId="0A91DDE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Einddatum referentie</w:t>
            </w:r>
          </w:p>
        </w:tc>
        <w:tc>
          <w:tcPr>
            <w:tcW w:w="3719" w:type="dxa"/>
          </w:tcPr>
          <w:p w14:paraId="3DC0087F" w14:textId="18FA9334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[dd-mm-jjjj]</w:t>
            </w:r>
          </w:p>
        </w:tc>
      </w:tr>
      <w:tr w:rsidR="00FF6D77" w:rsidRPr="00825406" w14:paraId="4D8E4A9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EF1E74D" w14:textId="77777777" w:rsidR="00FF6D77" w:rsidRPr="00825406" w:rsidRDefault="00FF6D77" w:rsidP="00FF6D77"/>
        </w:tc>
        <w:tc>
          <w:tcPr>
            <w:tcW w:w="2147" w:type="dxa"/>
            <w:vMerge/>
          </w:tcPr>
          <w:p w14:paraId="614344C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CB22490" w14:textId="5FEDF2C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loopt/heeft gelopen minimaal 24 maanden</w:t>
            </w:r>
          </w:p>
        </w:tc>
        <w:tc>
          <w:tcPr>
            <w:tcW w:w="3719" w:type="dxa"/>
          </w:tcPr>
          <w:p w14:paraId="093190D7" w14:textId="4687A1AC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AD7F81">
              <w:rPr>
                <w:color w:val="auto"/>
              </w:rPr>
            </w:r>
            <w:r w:rsidR="00AD7F81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199B242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F4CC699" w14:textId="77777777" w:rsidR="00FF6D77" w:rsidRPr="00825406" w:rsidRDefault="00FF6D77" w:rsidP="00FF6D77"/>
        </w:tc>
        <w:tc>
          <w:tcPr>
            <w:tcW w:w="2147" w:type="dxa"/>
            <w:vMerge/>
          </w:tcPr>
          <w:p w14:paraId="0F6B8B17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BC3AAFA" w14:textId="5C52141B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is afgerond/lopend</w:t>
            </w:r>
          </w:p>
        </w:tc>
        <w:tc>
          <w:tcPr>
            <w:tcW w:w="3719" w:type="dxa"/>
          </w:tcPr>
          <w:p w14:paraId="0C830673" w14:textId="53DA3ABB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[afgerond / lopend]</w:t>
            </w:r>
          </w:p>
        </w:tc>
      </w:tr>
      <w:tr w:rsidR="00FF6D77" w:rsidRPr="00825406" w14:paraId="7AFA4F2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015CA19" w14:textId="77777777" w:rsidR="00FF6D77" w:rsidRPr="00825406" w:rsidRDefault="00FF6D77" w:rsidP="00FF6D77"/>
        </w:tc>
        <w:tc>
          <w:tcPr>
            <w:tcW w:w="2147" w:type="dxa"/>
            <w:vMerge/>
          </w:tcPr>
          <w:p w14:paraId="4EF6EDF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7213B7C7" w14:textId="760BF97D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Duiding doelgroepen binnen referentie opdracht</w:t>
            </w:r>
          </w:p>
        </w:tc>
        <w:tc>
          <w:tcPr>
            <w:tcW w:w="3719" w:type="dxa"/>
          </w:tcPr>
          <w:p w14:paraId="797E3D15" w14:textId="446F1D48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doelgroepen]</w:t>
            </w:r>
          </w:p>
        </w:tc>
      </w:tr>
      <w:tr w:rsidR="00FF6D77" w:rsidRPr="00825406" w14:paraId="7B2C90DD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22DE067E" w14:textId="77777777" w:rsidR="00FF6D77" w:rsidRPr="00825406" w:rsidRDefault="00FF6D77" w:rsidP="00FF6D77"/>
        </w:tc>
        <w:tc>
          <w:tcPr>
            <w:tcW w:w="2147" w:type="dxa"/>
            <w:vMerge/>
          </w:tcPr>
          <w:p w14:paraId="3AABDCB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E3F93F3" w14:textId="6BA3BBC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omvang aantal reizigers binnen referentie opdracht</w:t>
            </w:r>
          </w:p>
        </w:tc>
        <w:tc>
          <w:tcPr>
            <w:tcW w:w="3719" w:type="dxa"/>
          </w:tcPr>
          <w:p w14:paraId="181BBCF4" w14:textId="036A9259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[aantal reizigers]</w:t>
            </w:r>
          </w:p>
        </w:tc>
      </w:tr>
      <w:tr w:rsidR="00FF6D77" w:rsidRPr="00825406" w14:paraId="2E62BC1A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496AEA8" w14:textId="77777777" w:rsidR="00FF6D77" w:rsidRPr="00825406" w:rsidRDefault="00FF6D77" w:rsidP="00FF6D77"/>
        </w:tc>
        <w:tc>
          <w:tcPr>
            <w:tcW w:w="2147" w:type="dxa"/>
            <w:vMerge/>
          </w:tcPr>
          <w:p w14:paraId="23B70AAC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0211F55" w14:textId="103AB726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Minimale jaarlijkse waarde </w:t>
            </w:r>
          </w:p>
        </w:tc>
        <w:tc>
          <w:tcPr>
            <w:tcW w:w="3719" w:type="dxa"/>
          </w:tcPr>
          <w:p w14:paraId="51BBD838" w14:textId="3790EA3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  <w:tr w:rsidR="00FF6D77" w:rsidRPr="00825406" w14:paraId="6709D39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CD71088" w14:textId="77777777" w:rsidR="00FF6D77" w:rsidRPr="00825406" w:rsidRDefault="00FF6D77" w:rsidP="00FF6D77"/>
        </w:tc>
        <w:tc>
          <w:tcPr>
            <w:tcW w:w="2147" w:type="dxa"/>
            <w:vMerge/>
          </w:tcPr>
          <w:p w14:paraId="01A1F82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DB9428A" w14:textId="69A020D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Opdracht is zelfstandig of als hoofdaannemer uitgevoerd</w:t>
            </w:r>
          </w:p>
        </w:tc>
        <w:tc>
          <w:tcPr>
            <w:tcW w:w="3719" w:type="dxa"/>
          </w:tcPr>
          <w:p w14:paraId="073A6A39" w14:textId="29C33CEA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AD7F81">
              <w:rPr>
                <w:color w:val="auto"/>
              </w:rPr>
            </w:r>
            <w:r w:rsidR="00AD7F81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30748A98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648806F2" w14:textId="19489ED7" w:rsidR="00FF6D77" w:rsidRPr="00825406" w:rsidRDefault="00FF6D77" w:rsidP="00FF6D77">
            <w:r w:rsidRPr="00825406">
              <w:t>4</w:t>
            </w:r>
          </w:p>
        </w:tc>
        <w:tc>
          <w:tcPr>
            <w:tcW w:w="2147" w:type="dxa"/>
            <w:vMerge w:val="restart"/>
          </w:tcPr>
          <w:p w14:paraId="517F6202" w14:textId="2273EEE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Eventuele onderaanneming</w:t>
            </w:r>
          </w:p>
        </w:tc>
        <w:tc>
          <w:tcPr>
            <w:tcW w:w="2693" w:type="dxa"/>
          </w:tcPr>
          <w:p w14:paraId="1EDFB661" w14:textId="3DBBC33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onderaannemer(s)</w:t>
            </w:r>
          </w:p>
        </w:tc>
        <w:tc>
          <w:tcPr>
            <w:tcW w:w="3719" w:type="dxa"/>
          </w:tcPr>
          <w:p w14:paraId="07645DF1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8ED1549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F071B3F" w14:textId="15F2A8F6" w:rsidR="00FF6D77" w:rsidRPr="00825406" w:rsidRDefault="00FF6D77" w:rsidP="00FF6D77"/>
        </w:tc>
        <w:tc>
          <w:tcPr>
            <w:tcW w:w="2147" w:type="dxa"/>
            <w:vMerge/>
          </w:tcPr>
          <w:p w14:paraId="4EAD4675" w14:textId="7D8CED2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874D908" w14:textId="6D5E7B9C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Werkzaamheden</w:t>
            </w:r>
            <w:r w:rsidR="00FF6D77" w:rsidRPr="00825406">
              <w:t xml:space="preserve"> </w:t>
            </w:r>
            <w:r w:rsidRPr="00825406">
              <w:t>uitgevoerd in onderneming</w:t>
            </w:r>
          </w:p>
        </w:tc>
        <w:tc>
          <w:tcPr>
            <w:tcW w:w="3719" w:type="dxa"/>
          </w:tcPr>
          <w:p w14:paraId="65B702A3" w14:textId="5DAFFDB7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werkzaamheden in onderaanneming]</w:t>
            </w:r>
          </w:p>
        </w:tc>
      </w:tr>
      <w:tr w:rsidR="00FF6D77" w:rsidRPr="00825406" w14:paraId="2D313199" w14:textId="77777777" w:rsidTr="00761AD0">
        <w:trPr>
          <w:gridAfter w:val="1"/>
          <w:wAfter w:w="7" w:type="dxa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5664D6" w14:textId="77777777" w:rsidR="00FF6D77" w:rsidRPr="00825406" w:rsidRDefault="00FF6D77" w:rsidP="00FF6D77"/>
        </w:tc>
        <w:tc>
          <w:tcPr>
            <w:tcW w:w="2147" w:type="dxa"/>
            <w:vMerge/>
          </w:tcPr>
          <w:p w14:paraId="5F676558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1CA7C7B3" w14:textId="5C1F3836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w</w:t>
            </w:r>
            <w:r w:rsidR="00FF6D77" w:rsidRPr="00825406">
              <w:t>a</w:t>
            </w:r>
            <w:r w:rsidRPr="00825406">
              <w:t>a</w:t>
            </w:r>
            <w:r w:rsidR="00FF6D77" w:rsidRPr="00825406">
              <w:t xml:space="preserve">rde </w:t>
            </w:r>
            <w:r w:rsidRPr="00825406">
              <w:t>uitgevoerd in onderaanneming</w:t>
            </w:r>
          </w:p>
        </w:tc>
        <w:tc>
          <w:tcPr>
            <w:tcW w:w="3719" w:type="dxa"/>
          </w:tcPr>
          <w:p w14:paraId="6BA4D2A0" w14:textId="11005488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</w:tbl>
    <w:p w14:paraId="2EB53017" w14:textId="4FB80D3F" w:rsidR="00FF6D77" w:rsidRPr="00825406" w:rsidRDefault="00FF6D77" w:rsidP="005C4082">
      <w:bookmarkStart w:id="1" w:name="_Toc444863038"/>
      <w:bookmarkStart w:id="2" w:name="_Toc444863621"/>
      <w:bookmarkStart w:id="3" w:name="_Toc462140147"/>
      <w:bookmarkStart w:id="4" w:name="_Toc497811557"/>
      <w:bookmarkStart w:id="5" w:name="_Toc506545292"/>
      <w:bookmarkStart w:id="6" w:name="_Toc506545754"/>
      <w:bookmarkStart w:id="7" w:name="_Toc489973366"/>
      <w:bookmarkStart w:id="8" w:name="_Toc384649645"/>
      <w:bookmarkStart w:id="9" w:name="_Toc388447759"/>
      <w:bookmarkStart w:id="10" w:name="_Toc391558038"/>
      <w:bookmarkStart w:id="11" w:name="_Toc394393156"/>
      <w:bookmarkStart w:id="12" w:name="_Toc401055976"/>
      <w:r w:rsidRPr="00825406">
        <w:t>Het is toegestaan de opgegeven ref</w:t>
      </w:r>
      <w:r w:rsidR="00761AD0" w:rsidRPr="00825406">
        <w:t>e</w:t>
      </w:r>
      <w:r w:rsidRPr="00825406">
        <w:t>rentie in een separ</w:t>
      </w:r>
      <w:r w:rsidR="00761AD0" w:rsidRPr="00825406">
        <w:t>a</w:t>
      </w:r>
      <w:r w:rsidRPr="00825406">
        <w:t>te bijlage in maximaal 1 A4 nader toe te lichten.</w:t>
      </w:r>
    </w:p>
    <w:p w14:paraId="421B33AA" w14:textId="77777777" w:rsidR="00FF6D77" w:rsidRPr="00825406" w:rsidRDefault="00FF6D77" w:rsidP="005C4082"/>
    <w:p w14:paraId="1EE0AE09" w14:textId="77777777" w:rsidR="005C4082" w:rsidRPr="00825406" w:rsidRDefault="005C4082" w:rsidP="005C4082">
      <w:pPr>
        <w:pStyle w:val="Kop4"/>
      </w:pPr>
      <w:r w:rsidRPr="00825406">
        <w:t>Ondertekening</w:t>
      </w:r>
    </w:p>
    <w:p w14:paraId="2C814871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22ED90D1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C4E13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Inschrijver / Combinant 1</w:t>
            </w:r>
          </w:p>
        </w:tc>
        <w:tc>
          <w:tcPr>
            <w:tcW w:w="4536" w:type="dxa"/>
          </w:tcPr>
          <w:p w14:paraId="7A016787" w14:textId="77777777" w:rsidR="005C4082" w:rsidRPr="00825406" w:rsidRDefault="005C4082" w:rsidP="002715D8"/>
        </w:tc>
      </w:tr>
      <w:tr w:rsidR="005C4082" w:rsidRPr="00825406" w14:paraId="67A482BA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ED975A0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47822A7B" w14:textId="77777777" w:rsidR="005C4082" w:rsidRPr="00825406" w:rsidRDefault="005C4082" w:rsidP="002715D8"/>
        </w:tc>
      </w:tr>
      <w:tr w:rsidR="005C4082" w:rsidRPr="00825406" w14:paraId="060E0B2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2D3815CE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5BA93974" w14:textId="77777777" w:rsidR="005C4082" w:rsidRPr="00825406" w:rsidRDefault="005C4082" w:rsidP="002715D8"/>
        </w:tc>
      </w:tr>
      <w:tr w:rsidR="005C4082" w:rsidRPr="00825406" w14:paraId="3AA15F45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63CDD1B8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69F36CCA" w14:textId="77777777" w:rsidR="005C4082" w:rsidRPr="00825406" w:rsidRDefault="005C4082" w:rsidP="002715D8"/>
        </w:tc>
      </w:tr>
      <w:tr w:rsidR="005C4082" w:rsidRPr="00825406" w14:paraId="63112176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5BD0A465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6E3F97B9" w14:textId="77777777" w:rsidR="005C4082" w:rsidRPr="00825406" w:rsidRDefault="005C4082" w:rsidP="002715D8"/>
          <w:p w14:paraId="18AC76AA" w14:textId="77777777" w:rsidR="005C4082" w:rsidRPr="00825406" w:rsidRDefault="005C4082" w:rsidP="002715D8"/>
          <w:p w14:paraId="2B51254F" w14:textId="77777777" w:rsidR="005C4082" w:rsidRPr="00825406" w:rsidRDefault="005C4082" w:rsidP="002715D8"/>
        </w:tc>
      </w:tr>
    </w:tbl>
    <w:p w14:paraId="233D9CF0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456E5EF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DBA5A57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Combinant 2*</w:t>
            </w:r>
          </w:p>
        </w:tc>
        <w:tc>
          <w:tcPr>
            <w:tcW w:w="4536" w:type="dxa"/>
          </w:tcPr>
          <w:p w14:paraId="41286318" w14:textId="77777777" w:rsidR="005C4082" w:rsidRPr="00825406" w:rsidRDefault="005C4082" w:rsidP="002715D8"/>
        </w:tc>
      </w:tr>
      <w:tr w:rsidR="005C4082" w:rsidRPr="00825406" w14:paraId="57A1D6CD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363F16DB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2D5CAE92" w14:textId="77777777" w:rsidR="005C4082" w:rsidRPr="00825406" w:rsidRDefault="005C4082" w:rsidP="002715D8"/>
        </w:tc>
      </w:tr>
      <w:tr w:rsidR="005C4082" w:rsidRPr="00825406" w14:paraId="2A3CB18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BA666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67F7D895" w14:textId="77777777" w:rsidR="005C4082" w:rsidRPr="00825406" w:rsidRDefault="005C4082" w:rsidP="002715D8"/>
        </w:tc>
      </w:tr>
      <w:tr w:rsidR="005C4082" w:rsidRPr="00825406" w14:paraId="725678B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57298D9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485EA7C1" w14:textId="77777777" w:rsidR="005C4082" w:rsidRPr="00825406" w:rsidRDefault="005C4082" w:rsidP="002715D8"/>
        </w:tc>
      </w:tr>
      <w:tr w:rsidR="005C4082" w:rsidRPr="00825406" w14:paraId="4A97EF9C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A6304DC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43BE653B" w14:textId="77777777" w:rsidR="005C4082" w:rsidRPr="00825406" w:rsidRDefault="005C4082" w:rsidP="002715D8"/>
          <w:p w14:paraId="7A3E6544" w14:textId="77777777" w:rsidR="005C4082" w:rsidRPr="00825406" w:rsidRDefault="005C4082" w:rsidP="002715D8"/>
          <w:p w14:paraId="46BFE3EE" w14:textId="77777777" w:rsidR="005C4082" w:rsidRPr="00825406" w:rsidRDefault="005C4082" w:rsidP="002715D8"/>
        </w:tc>
      </w:tr>
    </w:tbl>
    <w:p w14:paraId="41D01ED2" w14:textId="77777777" w:rsidR="005C4082" w:rsidRPr="00825406" w:rsidRDefault="005C4082" w:rsidP="005C4082">
      <w:pPr>
        <w:rPr>
          <w:i/>
        </w:rPr>
      </w:pPr>
      <w:r w:rsidRPr="00825406">
        <w:rPr>
          <w:i/>
        </w:rPr>
        <w:t>*Indien van toepassing</w:t>
      </w:r>
    </w:p>
    <w:p w14:paraId="683B2E63" w14:textId="636BE4C0" w:rsidR="005C4082" w:rsidRPr="00825406" w:rsidRDefault="005C4082" w:rsidP="005C4082">
      <w:pPr>
        <w:spacing w:line="240" w:lineRule="auto"/>
        <w:jc w:val="left"/>
        <w:rPr>
          <w:i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="005C4082" w:rsidRPr="00825406" w:rsidSect="00A23E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code="9"/>
      <w:pgMar w:top="1702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6095" w14:textId="77777777" w:rsidR="00AD7F81" w:rsidRDefault="00AD7F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9675C48" w:rsidR="00C263D9" w:rsidRPr="005D7108" w:rsidRDefault="00AD7F81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>
      <w:rPr>
        <w:sz w:val="16"/>
      </w:rPr>
      <w:t>240086REG</w:t>
    </w:r>
    <w:r w:rsidR="007125D7" w:rsidRPr="007125D7">
      <w:rPr>
        <w:sz w:val="16"/>
      </w:rPr>
      <w:t xml:space="preserve"> Doelgroepenvervoer</w:t>
    </w:r>
    <w:r w:rsidR="00C263D9" w:rsidRPr="00D87F9B">
      <w:rPr>
        <w:sz w:val="16"/>
      </w:rPr>
      <w:tab/>
    </w:r>
    <w:r w:rsidR="00DD1DD7">
      <w:rPr>
        <w:sz w:val="16"/>
      </w:rPr>
      <w:tab/>
    </w:r>
    <w:r w:rsidR="00C263D9" w:rsidRPr="00D87F9B">
      <w:rPr>
        <w:sz w:val="16"/>
      </w:rPr>
      <w:fldChar w:fldCharType="begin"/>
    </w:r>
    <w:r w:rsidR="00C263D9" w:rsidRPr="00D87F9B">
      <w:rPr>
        <w:sz w:val="16"/>
      </w:rPr>
      <w:instrText>PAGE   \* MERGEFORMAT</w:instrText>
    </w:r>
    <w:r w:rsidR="00C263D9" w:rsidRPr="00D87F9B">
      <w:rPr>
        <w:sz w:val="16"/>
      </w:rPr>
      <w:fldChar w:fldCharType="separate"/>
    </w:r>
    <w:r w:rsidR="00FD5E0B">
      <w:rPr>
        <w:sz w:val="16"/>
      </w:rPr>
      <w:t>56</w:t>
    </w:r>
    <w:r w:rsidR="00C263D9" w:rsidRPr="00D87F9B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32F4" w14:textId="77777777" w:rsidR="00AD7F81" w:rsidRDefault="00AD7F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1205" w14:textId="77777777" w:rsidR="00AD7F81" w:rsidRDefault="00AD7F8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593BD1BF" w:rsidR="00C263D9" w:rsidRDefault="00A23E17" w:rsidP="00D87F9B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66EA603B" wp14:editId="487A9B17">
          <wp:extent cx="1945005" cy="524510"/>
          <wp:effectExtent l="0" t="0" r="0" b="889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40C7" w14:textId="77777777" w:rsidR="00AD7F81" w:rsidRDefault="00AD7F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281717">
    <w:abstractNumId w:val="0"/>
  </w:num>
  <w:num w:numId="2" w16cid:durableId="1276134608">
    <w:abstractNumId w:val="56"/>
  </w:num>
  <w:num w:numId="3" w16cid:durableId="2137025308">
    <w:abstractNumId w:val="18"/>
  </w:num>
  <w:num w:numId="4" w16cid:durableId="981036062">
    <w:abstractNumId w:val="40"/>
  </w:num>
  <w:num w:numId="5" w16cid:durableId="1119183543">
    <w:abstractNumId w:val="64"/>
  </w:num>
  <w:num w:numId="6" w16cid:durableId="389498750">
    <w:abstractNumId w:val="54"/>
  </w:num>
  <w:num w:numId="7" w16cid:durableId="888758907">
    <w:abstractNumId w:val="16"/>
  </w:num>
  <w:num w:numId="8" w16cid:durableId="1161312287">
    <w:abstractNumId w:val="49"/>
  </w:num>
  <w:num w:numId="9" w16cid:durableId="1658418961">
    <w:abstractNumId w:val="6"/>
  </w:num>
  <w:num w:numId="10" w16cid:durableId="153763463">
    <w:abstractNumId w:val="19"/>
  </w:num>
  <w:num w:numId="11" w16cid:durableId="1067801613">
    <w:abstractNumId w:val="15"/>
  </w:num>
  <w:num w:numId="12" w16cid:durableId="169564669">
    <w:abstractNumId w:val="74"/>
  </w:num>
  <w:num w:numId="13" w16cid:durableId="2079595936">
    <w:abstractNumId w:val="80"/>
  </w:num>
  <w:num w:numId="14" w16cid:durableId="1365986275">
    <w:abstractNumId w:val="78"/>
  </w:num>
  <w:num w:numId="15" w16cid:durableId="1488860450">
    <w:abstractNumId w:val="76"/>
  </w:num>
  <w:num w:numId="16" w16cid:durableId="1044137802">
    <w:abstractNumId w:val="69"/>
  </w:num>
  <w:num w:numId="17" w16cid:durableId="1901792086">
    <w:abstractNumId w:val="24"/>
  </w:num>
  <w:num w:numId="18" w16cid:durableId="406080371">
    <w:abstractNumId w:val="28"/>
  </w:num>
  <w:num w:numId="19" w16cid:durableId="1572352267">
    <w:abstractNumId w:val="65"/>
  </w:num>
  <w:num w:numId="20" w16cid:durableId="1902406203">
    <w:abstractNumId w:val="51"/>
  </w:num>
  <w:num w:numId="21" w16cid:durableId="1908571089">
    <w:abstractNumId w:val="33"/>
  </w:num>
  <w:num w:numId="22" w16cid:durableId="776363208">
    <w:abstractNumId w:val="8"/>
  </w:num>
  <w:num w:numId="23" w16cid:durableId="892545621">
    <w:abstractNumId w:val="23"/>
  </w:num>
  <w:num w:numId="24" w16cid:durableId="670452618">
    <w:abstractNumId w:val="10"/>
  </w:num>
  <w:num w:numId="25" w16cid:durableId="1654531609">
    <w:abstractNumId w:val="1"/>
  </w:num>
  <w:num w:numId="26" w16cid:durableId="1229414094">
    <w:abstractNumId w:val="11"/>
  </w:num>
  <w:num w:numId="27" w16cid:durableId="1821144816">
    <w:abstractNumId w:val="14"/>
  </w:num>
  <w:num w:numId="28" w16cid:durableId="1275946065">
    <w:abstractNumId w:val="68"/>
  </w:num>
  <w:num w:numId="29" w16cid:durableId="429356567">
    <w:abstractNumId w:val="34"/>
  </w:num>
  <w:num w:numId="30" w16cid:durableId="335037938">
    <w:abstractNumId w:val="31"/>
  </w:num>
  <w:num w:numId="31" w16cid:durableId="2134983909">
    <w:abstractNumId w:val="7"/>
  </w:num>
  <w:num w:numId="32" w16cid:durableId="3358904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279882">
    <w:abstractNumId w:val="71"/>
  </w:num>
  <w:num w:numId="34" w16cid:durableId="1910774058">
    <w:abstractNumId w:val="77"/>
  </w:num>
  <w:num w:numId="35" w16cid:durableId="525943632">
    <w:abstractNumId w:val="5"/>
  </w:num>
  <w:num w:numId="36" w16cid:durableId="506409362">
    <w:abstractNumId w:val="55"/>
  </w:num>
  <w:num w:numId="37" w16cid:durableId="1415660761">
    <w:abstractNumId w:val="30"/>
  </w:num>
  <w:num w:numId="38" w16cid:durableId="990594767">
    <w:abstractNumId w:val="62"/>
  </w:num>
  <w:num w:numId="39" w16cid:durableId="328798170">
    <w:abstractNumId w:val="13"/>
  </w:num>
  <w:num w:numId="40" w16cid:durableId="275328084">
    <w:abstractNumId w:val="41"/>
  </w:num>
  <w:num w:numId="41" w16cid:durableId="2118791513">
    <w:abstractNumId w:val="80"/>
  </w:num>
  <w:num w:numId="42" w16cid:durableId="1898589265">
    <w:abstractNumId w:val="80"/>
    <w:lvlOverride w:ilvl="0">
      <w:startOverride w:val="1"/>
    </w:lvlOverride>
  </w:num>
  <w:num w:numId="43" w16cid:durableId="435908461">
    <w:abstractNumId w:val="20"/>
  </w:num>
  <w:num w:numId="44" w16cid:durableId="461316176">
    <w:abstractNumId w:val="80"/>
    <w:lvlOverride w:ilvl="0">
      <w:startOverride w:val="1"/>
    </w:lvlOverride>
  </w:num>
  <w:num w:numId="45" w16cid:durableId="1207645029">
    <w:abstractNumId w:val="29"/>
  </w:num>
  <w:num w:numId="46" w16cid:durableId="465901799">
    <w:abstractNumId w:val="37"/>
  </w:num>
  <w:num w:numId="47" w16cid:durableId="2141531042">
    <w:abstractNumId w:val="39"/>
  </w:num>
  <w:num w:numId="48" w16cid:durableId="1173572212">
    <w:abstractNumId w:val="79"/>
  </w:num>
  <w:num w:numId="49" w16cid:durableId="633758987">
    <w:abstractNumId w:val="80"/>
    <w:lvlOverride w:ilvl="0">
      <w:startOverride w:val="1"/>
    </w:lvlOverride>
  </w:num>
  <w:num w:numId="50" w16cid:durableId="1215579861">
    <w:abstractNumId w:val="50"/>
  </w:num>
  <w:num w:numId="51" w16cid:durableId="1110733951">
    <w:abstractNumId w:val="2"/>
  </w:num>
  <w:num w:numId="52" w16cid:durableId="1205674881">
    <w:abstractNumId w:val="53"/>
  </w:num>
  <w:num w:numId="53" w16cid:durableId="682629688">
    <w:abstractNumId w:val="82"/>
  </w:num>
  <w:num w:numId="54" w16cid:durableId="805204208">
    <w:abstractNumId w:val="63"/>
  </w:num>
  <w:num w:numId="55" w16cid:durableId="1966958644">
    <w:abstractNumId w:val="59"/>
  </w:num>
  <w:num w:numId="56" w16cid:durableId="1493569027">
    <w:abstractNumId w:val="48"/>
  </w:num>
  <w:num w:numId="57" w16cid:durableId="1258439938">
    <w:abstractNumId w:val="47"/>
  </w:num>
  <w:num w:numId="58" w16cid:durableId="677734721">
    <w:abstractNumId w:val="25"/>
  </w:num>
  <w:num w:numId="59" w16cid:durableId="5324984">
    <w:abstractNumId w:val="26"/>
  </w:num>
  <w:num w:numId="60" w16cid:durableId="1807819833">
    <w:abstractNumId w:val="21"/>
  </w:num>
  <w:num w:numId="61" w16cid:durableId="1995571495">
    <w:abstractNumId w:val="36"/>
  </w:num>
  <w:num w:numId="62" w16cid:durableId="703487163">
    <w:abstractNumId w:val="44"/>
  </w:num>
  <w:num w:numId="63" w16cid:durableId="715932077">
    <w:abstractNumId w:val="58"/>
  </w:num>
  <w:num w:numId="64" w16cid:durableId="177083236">
    <w:abstractNumId w:val="57"/>
  </w:num>
  <w:num w:numId="65" w16cid:durableId="393234321">
    <w:abstractNumId w:val="4"/>
  </w:num>
  <w:num w:numId="66" w16cid:durableId="1811051334">
    <w:abstractNumId w:val="43"/>
  </w:num>
  <w:num w:numId="67" w16cid:durableId="1896503760">
    <w:abstractNumId w:val="38"/>
  </w:num>
  <w:num w:numId="68" w16cid:durableId="1113941160">
    <w:abstractNumId w:val="73"/>
  </w:num>
  <w:num w:numId="69" w16cid:durableId="1576938797">
    <w:abstractNumId w:val="22"/>
  </w:num>
  <w:num w:numId="70" w16cid:durableId="918827074">
    <w:abstractNumId w:val="52"/>
  </w:num>
  <w:num w:numId="71" w16cid:durableId="171529300">
    <w:abstractNumId w:val="81"/>
  </w:num>
  <w:num w:numId="72" w16cid:durableId="1508134045">
    <w:abstractNumId w:val="60"/>
  </w:num>
  <w:num w:numId="73" w16cid:durableId="214783891">
    <w:abstractNumId w:val="12"/>
  </w:num>
  <w:num w:numId="74" w16cid:durableId="235550527">
    <w:abstractNumId w:val="45"/>
  </w:num>
  <w:num w:numId="75" w16cid:durableId="482745955">
    <w:abstractNumId w:val="17"/>
  </w:num>
  <w:num w:numId="76" w16cid:durableId="1987664916">
    <w:abstractNumId w:val="72"/>
  </w:num>
  <w:num w:numId="77" w16cid:durableId="1501852154">
    <w:abstractNumId w:val="42"/>
  </w:num>
  <w:num w:numId="78" w16cid:durableId="657685970">
    <w:abstractNumId w:val="9"/>
  </w:num>
  <w:num w:numId="79" w16cid:durableId="1883011713">
    <w:abstractNumId w:val="66"/>
  </w:num>
  <w:num w:numId="80" w16cid:durableId="1879858193">
    <w:abstractNumId w:val="46"/>
  </w:num>
  <w:num w:numId="81" w16cid:durableId="557860475">
    <w:abstractNumId w:val="75"/>
  </w:num>
  <w:num w:numId="82" w16cid:durableId="1882088997">
    <w:abstractNumId w:val="61"/>
  </w:num>
  <w:num w:numId="83" w16cid:durableId="1975209050">
    <w:abstractNumId w:val="83"/>
  </w:num>
  <w:num w:numId="84" w16cid:durableId="201947579">
    <w:abstractNumId w:val="3"/>
  </w:num>
  <w:num w:numId="85" w16cid:durableId="969047334">
    <w:abstractNumId w:val="32"/>
  </w:num>
  <w:num w:numId="86" w16cid:durableId="71514540">
    <w:abstractNumId w:val="35"/>
  </w:num>
  <w:num w:numId="87" w16cid:durableId="851530830">
    <w:abstractNumId w:val="70"/>
  </w:num>
  <w:num w:numId="88" w16cid:durableId="1254047661">
    <w:abstractNumId w:val="67"/>
  </w:num>
  <w:num w:numId="89" w16cid:durableId="314722131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3F75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25D7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3E17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D7F81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39F6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3" ma:contentTypeDescription="Een nieuw document maken." ma:contentTypeScope="" ma:versionID="c7cf9dc23984c0ba7e7ea7092b36b2a1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D54385-B4E8-42F6-B4DF-F2A7BD338B8F}"/>
</file>

<file path=customXml/itemProps3.xml><?xml version="1.0" encoding="utf-8"?>
<ds:datastoreItem xmlns:ds="http://schemas.openxmlformats.org/officeDocument/2006/customXml" ds:itemID="{58DA6B6A-9619-41FF-A64C-A79DE732C12C}"/>
</file>

<file path=customXml/itemProps4.xml><?xml version="1.0" encoding="utf-8"?>
<ds:datastoreItem xmlns:ds="http://schemas.openxmlformats.org/officeDocument/2006/customXml" ds:itemID="{7E4A6AF6-4C2F-4B59-98F9-9646828E4CB9}"/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2</TotalTime>
  <Pages>1</Pages>
  <Words>158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8</cp:revision>
  <cp:lastPrinted>2022-04-21T12:51:00Z</cp:lastPrinted>
  <dcterms:created xsi:type="dcterms:W3CDTF">2022-04-21T13:01:00Z</dcterms:created>
  <dcterms:modified xsi:type="dcterms:W3CDTF">2024-06-25T21:06:00Z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  <property fmtid="{D5CDD505-2E9C-101B-9397-08002B2CF9AE}" pid="7" name="ContentTypeId">
    <vt:lpwstr>0x010100B7E94B00C071FD4EB9663E7ACF598BB0</vt:lpwstr>
  </property>
</Properties>
</file>